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D92" w:rsidRPr="0046157B" w:rsidRDefault="003B5D92" w:rsidP="003B5D92">
      <w:pPr>
        <w:ind w:firstLineChars="600" w:firstLine="31680"/>
        <w:rPr>
          <w:rFonts w:ascii="Times New Roman" w:hAnsi="Times New Roman" w:cs="Times New Roman"/>
          <w:sz w:val="28"/>
          <w:szCs w:val="28"/>
        </w:rPr>
      </w:pPr>
      <w:r w:rsidRPr="0046157B">
        <w:rPr>
          <w:rFonts w:ascii="Times New Roman" w:hAnsi="Times New Roman" w:cs="Times New Roman"/>
          <w:sz w:val="28"/>
          <w:szCs w:val="28"/>
        </w:rPr>
        <w:t>Book 3  Unit 3  The world of science</w:t>
      </w:r>
    </w:p>
    <w:p w:rsidR="003B5D92" w:rsidRPr="0046157B" w:rsidRDefault="003B5D92">
      <w:pPr>
        <w:jc w:val="center"/>
        <w:rPr>
          <w:rFonts w:ascii="Times New Roman" w:hAnsi="Times New Roman" w:cs="Times New Roman"/>
          <w:sz w:val="28"/>
          <w:szCs w:val="28"/>
        </w:rPr>
      </w:pPr>
      <w:r w:rsidRPr="0046157B">
        <w:rPr>
          <w:rFonts w:ascii="Times New Roman" w:hAnsi="Times New Roman" w:cs="Times New Roman"/>
          <w:sz w:val="28"/>
          <w:szCs w:val="28"/>
        </w:rPr>
        <w:t xml:space="preserve">Part IV  Developing Ideas </w:t>
      </w:r>
      <w:r w:rsidRPr="0046157B">
        <w:rPr>
          <w:rFonts w:ascii="Times New Roman" w:hAnsi="Times New Roman" w:cs="宋体" w:hint="eastAsia"/>
          <w:sz w:val="28"/>
          <w:szCs w:val="28"/>
        </w:rPr>
        <w:t>答案</w:t>
      </w:r>
    </w:p>
    <w:p w:rsidR="003B5D92" w:rsidRPr="0046157B" w:rsidRDefault="003B5D92">
      <w:pPr>
        <w:spacing w:line="400" w:lineRule="exact"/>
        <w:jc w:val="left"/>
        <w:rPr>
          <w:rFonts w:ascii="Times New Roman" w:hAnsi="Times New Roman" w:cs="Times New Roman"/>
          <w:b w:val="0"/>
          <w:bCs w:val="0"/>
          <w:spacing w:val="-20"/>
          <w:position w:val="-6"/>
          <w:sz w:val="18"/>
          <w:szCs w:val="18"/>
        </w:rPr>
      </w:pPr>
      <w:r w:rsidRPr="0046157B">
        <w:rPr>
          <w:rFonts w:ascii="Times New Roman" w:hAnsi="Times New Roman" w:cs="Times New Roman"/>
          <w:b w:val="0"/>
          <w:bCs w:val="0"/>
          <w:sz w:val="18"/>
          <w:szCs w:val="18"/>
        </w:rPr>
        <w:t>Step I</w:t>
      </w:r>
      <w:r w:rsidRPr="0046157B">
        <w:rPr>
          <w:rFonts w:ascii="Times New Roman" w:hAnsi="Times New Roman" w:cs="宋体" w:hint="eastAsia"/>
          <w:b w:val="0"/>
          <w:bCs w:val="0"/>
        </w:rPr>
        <w:t>【</w:t>
      </w:r>
      <w:r w:rsidRPr="0046157B">
        <w:rPr>
          <w:rFonts w:ascii="Times New Roman" w:hAnsi="Times New Roman" w:cs="宋体" w:hint="eastAsia"/>
          <w:b w:val="0"/>
          <w:bCs w:val="0"/>
          <w:spacing w:val="-20"/>
          <w:position w:val="-6"/>
        </w:rPr>
        <w:t>词汇清理】</w:t>
      </w:r>
    </w:p>
    <w:p w:rsidR="003B5D92" w:rsidRPr="0046157B" w:rsidRDefault="003B5D92">
      <w:pPr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46157B">
        <w:rPr>
          <w:rFonts w:ascii="Times New Roman" w:hAnsi="Times New Roman" w:cs="Times New Roman"/>
          <w:b w:val="0"/>
          <w:bCs w:val="0"/>
          <w:sz w:val="18"/>
          <w:szCs w:val="18"/>
        </w:rPr>
        <w:t>1passive 2 beyond 3 mental mentally 4 theory 5 experiment 6 friction 7 metal 8 attach 9 flash 10 scientific science scientist 11 entirely entire 12 account 13 proof prove 14 declaration declare 15 injure injury 16</w:t>
      </w:r>
      <w:r w:rsidRPr="0046157B">
        <w:rPr>
          <w:rFonts w:ascii="Times New Roman" w:hAnsi="Times New Roman" w:cs="宋体" w:hint="eastAsia"/>
          <w:b w:val="0"/>
          <w:bCs w:val="0"/>
          <w:sz w:val="18"/>
          <w:szCs w:val="18"/>
        </w:rPr>
        <w:t>重要的</w:t>
      </w:r>
      <w:r w:rsidRPr="0046157B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</w:t>
      </w:r>
      <w:r w:rsidRPr="0046157B">
        <w:rPr>
          <w:rFonts w:ascii="Times New Roman" w:hAnsi="Times New Roman" w:cs="宋体" w:hint="eastAsia"/>
          <w:b w:val="0"/>
          <w:bCs w:val="0"/>
          <w:sz w:val="18"/>
          <w:szCs w:val="18"/>
        </w:rPr>
        <w:t>影响深远的</w:t>
      </w:r>
      <w:r w:rsidRPr="0046157B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17 </w:t>
      </w:r>
      <w:r w:rsidRPr="0046157B">
        <w:rPr>
          <w:rFonts w:ascii="Times New Roman" w:hAnsi="Times New Roman" w:cs="宋体" w:hint="eastAsia"/>
          <w:b w:val="0"/>
          <w:bCs w:val="0"/>
          <w:sz w:val="18"/>
          <w:szCs w:val="18"/>
        </w:rPr>
        <w:t>化学家</w:t>
      </w:r>
      <w:r w:rsidRPr="0046157B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18 </w:t>
      </w:r>
      <w:r w:rsidRPr="0046157B">
        <w:rPr>
          <w:rFonts w:ascii="Times New Roman" w:hAnsi="Times New Roman" w:cs="宋体" w:hint="eastAsia"/>
          <w:b w:val="0"/>
          <w:bCs w:val="0"/>
          <w:sz w:val="18"/>
          <w:szCs w:val="18"/>
        </w:rPr>
        <w:t>天文学家</w:t>
      </w:r>
      <w:r w:rsidRPr="0046157B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19 </w:t>
      </w:r>
      <w:r w:rsidRPr="0046157B">
        <w:rPr>
          <w:rFonts w:ascii="Times New Roman" w:hAnsi="Times New Roman" w:cs="宋体" w:hint="eastAsia"/>
          <w:b w:val="0"/>
          <w:bCs w:val="0"/>
          <w:sz w:val="18"/>
          <w:szCs w:val="18"/>
        </w:rPr>
        <w:t>生物学家</w:t>
      </w:r>
      <w:r w:rsidRPr="0046157B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20 </w:t>
      </w:r>
      <w:r w:rsidRPr="0046157B">
        <w:rPr>
          <w:rFonts w:ascii="Times New Roman" w:hAnsi="Times New Roman" w:cs="宋体" w:hint="eastAsia"/>
          <w:b w:val="0"/>
          <w:bCs w:val="0"/>
          <w:sz w:val="18"/>
          <w:szCs w:val="18"/>
        </w:rPr>
        <w:t>精确到</w:t>
      </w:r>
      <w:r w:rsidRPr="0046157B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21 </w:t>
      </w:r>
      <w:r w:rsidRPr="0046157B">
        <w:rPr>
          <w:rFonts w:ascii="Times New Roman" w:hAnsi="Times New Roman" w:cs="宋体" w:hint="eastAsia"/>
          <w:b w:val="0"/>
          <w:bCs w:val="0"/>
          <w:sz w:val="18"/>
          <w:szCs w:val="18"/>
        </w:rPr>
        <w:t>起源</w:t>
      </w:r>
      <w:r w:rsidRPr="0046157B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</w:t>
      </w:r>
      <w:r w:rsidRPr="0046157B">
        <w:rPr>
          <w:rFonts w:ascii="Times New Roman" w:hAnsi="Times New Roman" w:cs="宋体" w:hint="eastAsia"/>
          <w:b w:val="0"/>
          <w:bCs w:val="0"/>
          <w:sz w:val="18"/>
          <w:szCs w:val="18"/>
        </w:rPr>
        <w:t>起因</w:t>
      </w:r>
      <w:r w:rsidRPr="0046157B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22 </w:t>
      </w:r>
      <w:r w:rsidRPr="0046157B">
        <w:rPr>
          <w:rFonts w:ascii="Times New Roman" w:hAnsi="Times New Roman" w:cs="宋体" w:hint="eastAsia"/>
          <w:b w:val="0"/>
          <w:bCs w:val="0"/>
          <w:sz w:val="18"/>
          <w:szCs w:val="18"/>
        </w:rPr>
        <w:t>物种</w:t>
      </w:r>
      <w:r w:rsidRPr="0046157B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23 </w:t>
      </w:r>
      <w:r w:rsidRPr="0046157B">
        <w:rPr>
          <w:rFonts w:ascii="Times New Roman" w:hAnsi="Times New Roman" w:cs="宋体" w:hint="eastAsia"/>
          <w:b w:val="0"/>
          <w:bCs w:val="0"/>
          <w:sz w:val="18"/>
          <w:szCs w:val="18"/>
        </w:rPr>
        <w:t>非凡的，出色的</w:t>
      </w:r>
      <w:r w:rsidRPr="0046157B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24 </w:t>
      </w:r>
      <w:r w:rsidRPr="0046157B">
        <w:rPr>
          <w:rFonts w:ascii="Times New Roman" w:hAnsi="Times New Roman" w:cs="宋体" w:hint="eastAsia"/>
          <w:b w:val="0"/>
          <w:bCs w:val="0"/>
          <w:sz w:val="18"/>
          <w:szCs w:val="18"/>
        </w:rPr>
        <w:t>聪颖的，才华横溢的</w:t>
      </w:r>
      <w:r w:rsidRPr="0046157B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25 </w:t>
      </w:r>
      <w:r w:rsidRPr="0046157B">
        <w:rPr>
          <w:rFonts w:ascii="Times New Roman" w:hAnsi="Times New Roman" w:cs="宋体" w:hint="eastAsia"/>
          <w:b w:val="0"/>
          <w:bCs w:val="0"/>
          <w:sz w:val="18"/>
          <w:szCs w:val="18"/>
        </w:rPr>
        <w:t>起草，草拟</w:t>
      </w:r>
      <w:r w:rsidRPr="0046157B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26 </w:t>
      </w:r>
      <w:r w:rsidRPr="0046157B">
        <w:rPr>
          <w:rFonts w:ascii="Times New Roman" w:hAnsi="Times New Roman" w:cs="宋体" w:hint="eastAsia"/>
          <w:b w:val="0"/>
          <w:bCs w:val="0"/>
          <w:sz w:val="18"/>
          <w:szCs w:val="18"/>
        </w:rPr>
        <w:t>传导（热、点）</w:t>
      </w:r>
      <w:r w:rsidRPr="0046157B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27 </w:t>
      </w:r>
      <w:r w:rsidRPr="0046157B">
        <w:rPr>
          <w:rFonts w:ascii="Times New Roman" w:hAnsi="Times New Roman" w:cs="宋体" w:hint="eastAsia"/>
          <w:b w:val="0"/>
          <w:bCs w:val="0"/>
          <w:sz w:val="18"/>
          <w:szCs w:val="18"/>
        </w:rPr>
        <w:t>重力</w:t>
      </w:r>
      <w:r w:rsidRPr="0046157B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</w:t>
      </w:r>
      <w:r w:rsidRPr="0046157B">
        <w:rPr>
          <w:rFonts w:ascii="Times New Roman" w:hAnsi="Times New Roman" w:cs="宋体" w:hint="eastAsia"/>
          <w:b w:val="0"/>
          <w:bCs w:val="0"/>
          <w:sz w:val="18"/>
          <w:szCs w:val="18"/>
        </w:rPr>
        <w:t>引力</w:t>
      </w:r>
      <w:r w:rsidRPr="0046157B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28 </w:t>
      </w:r>
      <w:r w:rsidRPr="0046157B">
        <w:rPr>
          <w:rFonts w:ascii="Times New Roman" w:hAnsi="Times New Roman" w:cs="宋体" w:hint="eastAsia"/>
          <w:b w:val="0"/>
          <w:bCs w:val="0"/>
          <w:sz w:val="18"/>
          <w:szCs w:val="18"/>
        </w:rPr>
        <w:t>程序，步骤，手续</w:t>
      </w:r>
    </w:p>
    <w:p w:rsidR="003B5D92" w:rsidRPr="0046157B" w:rsidRDefault="003B5D92">
      <w:pPr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46157B">
        <w:rPr>
          <w:rFonts w:ascii="Times New Roman" w:hAnsi="Times New Roman" w:cs="宋体" w:hint="eastAsia"/>
          <w:b w:val="0"/>
          <w:bCs w:val="0"/>
          <w:sz w:val="18"/>
          <w:szCs w:val="18"/>
        </w:rPr>
        <w:t>【重点短语】</w:t>
      </w:r>
    </w:p>
    <w:p w:rsidR="003B5D92" w:rsidRPr="0046157B" w:rsidRDefault="003B5D92">
      <w:pPr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46157B">
        <w:rPr>
          <w:rFonts w:ascii="Times New Roman" w:hAnsi="Times New Roman" w:cs="Times New Roman"/>
          <w:b w:val="0"/>
          <w:bCs w:val="0"/>
          <w:sz w:val="18"/>
          <w:szCs w:val="18"/>
        </w:rPr>
        <w:t>1 for instance  2 natural selection  3 field research  4 brain disorder 5 cure for 6 fly a kite  7 more than one  8 electric shock  9 hit sb. on the head         10 scientific exploration   11 come up with</w:t>
      </w:r>
      <w:bookmarkStart w:id="0" w:name="_GoBack"/>
      <w:bookmarkEnd w:id="0"/>
    </w:p>
    <w:p w:rsidR="003B5D92" w:rsidRPr="0046157B" w:rsidRDefault="003B5D92">
      <w:pPr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46157B">
        <w:rPr>
          <w:rFonts w:ascii="Times New Roman" w:hAnsi="Times New Roman" w:cs="宋体" w:hint="eastAsia"/>
          <w:b w:val="0"/>
          <w:bCs w:val="0"/>
          <w:sz w:val="18"/>
          <w:szCs w:val="18"/>
        </w:rPr>
        <w:t>【边学边用】</w:t>
      </w:r>
    </w:p>
    <w:p w:rsidR="003B5D92" w:rsidRPr="0046157B" w:rsidRDefault="003B5D92">
      <w:pPr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46157B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1  cure people of     a cure for   </w:t>
      </w:r>
    </w:p>
    <w:p w:rsidR="003B5D92" w:rsidRPr="0046157B" w:rsidRDefault="003B5D92">
      <w:pPr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46157B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 Doctors and nurses are making every effort to treat people with COVID-19.</w:t>
      </w:r>
    </w:p>
    <w:p w:rsidR="003B5D92" w:rsidRPr="0046157B" w:rsidRDefault="003B5D92" w:rsidP="00010513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46157B">
        <w:rPr>
          <w:rFonts w:ascii="Times New Roman" w:hAnsi="Times New Roman" w:cs="Times New Roman"/>
          <w:sz w:val="18"/>
          <w:szCs w:val="18"/>
        </w:rPr>
        <w:t xml:space="preserve">2  attached   Parents should attach importance to  </w:t>
      </w:r>
      <w:r w:rsidRPr="0046157B">
        <w:rPr>
          <w:rFonts w:ascii="Times New Roman" w:hAnsi="Times New Roman" w:cs="Times New Roman"/>
          <w:sz w:val="18"/>
          <w:szCs w:val="18"/>
          <w:u w:val="single"/>
        </w:rPr>
        <w:t>developing</w:t>
      </w:r>
      <w:r w:rsidRPr="0046157B">
        <w:rPr>
          <w:rFonts w:ascii="Times New Roman" w:hAnsi="Times New Roman" w:cs="Times New Roman"/>
          <w:sz w:val="18"/>
          <w:szCs w:val="18"/>
        </w:rPr>
        <w:t xml:space="preserve"> (develop) children’s good habits in life.</w:t>
      </w:r>
    </w:p>
    <w:p w:rsidR="003B5D92" w:rsidRPr="0046157B" w:rsidRDefault="003B5D92">
      <w:pPr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46157B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3 </w:t>
      </w:r>
      <w:r w:rsidRPr="0046157B">
        <w:rPr>
          <w:rFonts w:ascii="Times New Roman" w:hAnsi="Times New Roman" w:cs="宋体" w:hint="eastAsia"/>
          <w:b w:val="0"/>
          <w:bCs w:val="0"/>
          <w:sz w:val="18"/>
          <w:szCs w:val="18"/>
        </w:rPr>
        <w:t>略</w:t>
      </w:r>
    </w:p>
    <w:p w:rsidR="003B5D92" w:rsidRPr="0046157B" w:rsidRDefault="003B5D92" w:rsidP="00BC0B9F">
      <w:pPr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46157B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4  likes  goes  have  has </w:t>
      </w:r>
    </w:p>
    <w:p w:rsidR="003B5D92" w:rsidRPr="0046157B" w:rsidRDefault="003B5D92" w:rsidP="00702D0C">
      <w:pPr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46157B">
        <w:rPr>
          <w:rFonts w:ascii="Times New Roman" w:hAnsi="Times New Roman" w:cs="Times New Roman"/>
          <w:b w:val="0"/>
          <w:bCs w:val="0"/>
          <w:sz w:val="18"/>
          <w:szCs w:val="18"/>
        </w:rPr>
        <w:t>5  that our team had won</w:t>
      </w:r>
      <w:r w:rsidRPr="0046157B">
        <w:rPr>
          <w:rFonts w:ascii="Times New Roman" w:hAnsi="Times New Roman" w:cs="宋体" w:hint="eastAsia"/>
          <w:b w:val="0"/>
          <w:bCs w:val="0"/>
          <w:sz w:val="18"/>
          <w:szCs w:val="18"/>
        </w:rPr>
        <w:t>．</w:t>
      </w:r>
    </w:p>
    <w:p w:rsidR="003B5D92" w:rsidRPr="0046157B" w:rsidRDefault="003B5D92" w:rsidP="0046157B">
      <w:pPr>
        <w:ind w:firstLineChars="100" w:firstLine="31680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46157B">
        <w:rPr>
          <w:rFonts w:ascii="Times New Roman" w:hAnsi="Times New Roman" w:cs="Times New Roman"/>
          <w:b w:val="0"/>
          <w:bCs w:val="0"/>
          <w:sz w:val="18"/>
          <w:szCs w:val="18"/>
        </w:rPr>
        <w:t>where we are going to spend our summer vacation</w:t>
      </w:r>
      <w:r w:rsidRPr="0046157B">
        <w:rPr>
          <w:rFonts w:ascii="Times New Roman" w:hAnsi="Times New Roman" w:cs="宋体" w:hint="eastAsia"/>
          <w:b w:val="0"/>
          <w:bCs w:val="0"/>
          <w:sz w:val="18"/>
          <w:szCs w:val="18"/>
        </w:rPr>
        <w:t>．</w:t>
      </w:r>
    </w:p>
    <w:p w:rsidR="003B5D92" w:rsidRPr="0046157B" w:rsidRDefault="003B5D92" w:rsidP="00702D0C">
      <w:pPr>
        <w:pStyle w:val="PlainText"/>
        <w:tabs>
          <w:tab w:val="left" w:pos="3969"/>
        </w:tabs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46157B">
        <w:rPr>
          <w:rFonts w:ascii="Times New Roman" w:hAnsi="Times New Roman" w:hint="eastAsia"/>
          <w:sz w:val="18"/>
          <w:szCs w:val="18"/>
        </w:rPr>
        <w:t>【过关检测】</w:t>
      </w:r>
    </w:p>
    <w:p w:rsidR="003B5D92" w:rsidRPr="0046157B" w:rsidRDefault="003B5D92" w:rsidP="0046157B">
      <w:pPr>
        <w:ind w:firstLineChars="50" w:firstLine="31680"/>
        <w:rPr>
          <w:rFonts w:ascii="Times New Roman" w:hAnsi="Times New Roman" w:cs="Times New Roman"/>
          <w:sz w:val="18"/>
          <w:szCs w:val="18"/>
        </w:rPr>
      </w:pPr>
      <w:r w:rsidRPr="0046157B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theory mental species passive beyond chemist drafted  conducts proof  account </w:t>
      </w:r>
    </w:p>
    <w:p w:rsidR="003B5D92" w:rsidRPr="0046157B" w:rsidRDefault="003B5D92">
      <w:pPr>
        <w:rPr>
          <w:rFonts w:ascii="Times New Roman" w:hAnsi="Times New Roman" w:cs="Times New Roman"/>
          <w:sz w:val="24"/>
          <w:szCs w:val="24"/>
        </w:rPr>
      </w:pPr>
    </w:p>
    <w:sectPr w:rsidR="003B5D92" w:rsidRPr="0046157B" w:rsidSect="008D3C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D92" w:rsidRDefault="003B5D92" w:rsidP="004730E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B5D92" w:rsidRDefault="003B5D92" w:rsidP="004730E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D92" w:rsidRDefault="003B5D92" w:rsidP="004730E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B5D92" w:rsidRDefault="003B5D92" w:rsidP="004730E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3CA7"/>
    <w:rsid w:val="00010513"/>
    <w:rsid w:val="000441B2"/>
    <w:rsid w:val="000C6CEC"/>
    <w:rsid w:val="00300155"/>
    <w:rsid w:val="003B5D92"/>
    <w:rsid w:val="0046157B"/>
    <w:rsid w:val="004730E4"/>
    <w:rsid w:val="00702D0C"/>
    <w:rsid w:val="00755E52"/>
    <w:rsid w:val="008421E3"/>
    <w:rsid w:val="008D3CA7"/>
    <w:rsid w:val="00BC0B9F"/>
    <w:rsid w:val="00EB541F"/>
    <w:rsid w:val="00F949EF"/>
    <w:rsid w:val="0A29147C"/>
    <w:rsid w:val="28607661"/>
    <w:rsid w:val="502B3B1D"/>
    <w:rsid w:val="51837F9B"/>
    <w:rsid w:val="59992C82"/>
    <w:rsid w:val="6BE3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CA7"/>
    <w:pPr>
      <w:widowControl w:val="0"/>
      <w:jc w:val="both"/>
    </w:pPr>
    <w:rPr>
      <w:rFonts w:cs="Calibri"/>
      <w:b/>
      <w:bCs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30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730E4"/>
    <w:rPr>
      <w:b/>
      <w:bCs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4730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730E4"/>
    <w:rPr>
      <w:b/>
      <w:bCs/>
      <w:kern w:val="2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300155"/>
    <w:rPr>
      <w:rFonts w:ascii="宋体" w:hAnsi="Courier New" w:cs="宋体"/>
      <w:b w:val="0"/>
      <w:bCs w:val="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00155"/>
    <w:rPr>
      <w:rFonts w:ascii="宋体" w:hAnsi="Courier New" w:cs="宋体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155</Words>
  <Characters>885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Administrator.USER-20190817XD</dc:creator>
  <cp:keywords/>
  <dc:description/>
  <cp:lastModifiedBy>Sky123.Org</cp:lastModifiedBy>
  <cp:revision>10</cp:revision>
  <dcterms:created xsi:type="dcterms:W3CDTF">2020-04-25T07:17:00Z</dcterms:created>
  <dcterms:modified xsi:type="dcterms:W3CDTF">2020-04-29T01:14:00Z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